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157" w:rsidRDefault="00717157" w:rsidP="00717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17157" w:rsidRDefault="00717157" w:rsidP="00717157">
      <w:pPr>
        <w:rPr>
          <w:rFonts w:ascii="Times New Roman" w:hAnsi="Times New Roman" w:cs="Times New Roman"/>
        </w:rPr>
      </w:pPr>
    </w:p>
    <w:p w:rsidR="00717157" w:rsidRDefault="00717157" w:rsidP="00717157">
      <w:pPr>
        <w:rPr>
          <w:rFonts w:ascii="Times New Roman" w:hAnsi="Times New Roman" w:cs="Times New Roman"/>
        </w:rPr>
      </w:pPr>
    </w:p>
    <w:p w:rsidR="00717157" w:rsidRDefault="00717157" w:rsidP="00717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Henry Jonson of Uxbridge, </w:t>
      </w:r>
    </w:p>
    <w:p w:rsidR="00717157" w:rsidRDefault="00717157" w:rsidP="00717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Middlesex(q.v.).</w:t>
      </w:r>
    </w:p>
    <w:p w:rsidR="00717157" w:rsidRDefault="00717157" w:rsidP="00717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717157" w:rsidRDefault="00717157" w:rsidP="00717157">
      <w:pPr>
        <w:rPr>
          <w:rFonts w:ascii="Times New Roman" w:hAnsi="Times New Roman" w:cs="Times New Roman"/>
        </w:rPr>
      </w:pPr>
    </w:p>
    <w:p w:rsidR="00717157" w:rsidRDefault="00717157" w:rsidP="00717157">
      <w:pPr>
        <w:rPr>
          <w:rFonts w:ascii="Times New Roman" w:hAnsi="Times New Roman" w:cs="Times New Roman"/>
        </w:rPr>
      </w:pPr>
    </w:p>
    <w:p w:rsidR="00717157" w:rsidRDefault="00717157" w:rsidP="007171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7171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157" w:rsidRDefault="00717157" w:rsidP="00E71FC3">
      <w:r>
        <w:separator/>
      </w:r>
    </w:p>
  </w:endnote>
  <w:endnote w:type="continuationSeparator" w:id="0">
    <w:p w:rsidR="00717157" w:rsidRDefault="007171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157" w:rsidRDefault="00717157" w:rsidP="00E71FC3">
      <w:r>
        <w:separator/>
      </w:r>
    </w:p>
  </w:footnote>
  <w:footnote w:type="continuationSeparator" w:id="0">
    <w:p w:rsidR="00717157" w:rsidRDefault="007171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157"/>
    <w:rsid w:val="001A7C09"/>
    <w:rsid w:val="00577BD5"/>
    <w:rsid w:val="00656CBA"/>
    <w:rsid w:val="006A1F77"/>
    <w:rsid w:val="0071715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9DDB6D-41D9-4DAD-97E4-16D0764B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71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2017-06-24T19:55:00Z</dcterms:created>
  <dcterms:modified xsi:type="dcterms:W3CDTF">2017-06-24T19:56:00Z</dcterms:modified>
</cp:coreProperties>
</file>